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D57" w:rsidRDefault="00055D57" w:rsidP="00055D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CLAY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55D57" w:rsidRDefault="00055D57" w:rsidP="00055D57">
      <w:pPr>
        <w:rPr>
          <w:rFonts w:ascii="Times New Roman" w:hAnsi="Times New Roman" w:cs="Times New Roman"/>
        </w:rPr>
      </w:pPr>
    </w:p>
    <w:p w:rsidR="00055D57" w:rsidRDefault="00055D57" w:rsidP="00055D57">
      <w:pPr>
        <w:rPr>
          <w:rFonts w:ascii="Times New Roman" w:hAnsi="Times New Roman" w:cs="Times New Roman"/>
        </w:rPr>
      </w:pPr>
    </w:p>
    <w:p w:rsidR="00055D57" w:rsidRDefault="00055D57" w:rsidP="00055D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replevin against John Broun(q.v.).</w:t>
      </w:r>
    </w:p>
    <w:p w:rsidR="00055D57" w:rsidRDefault="00055D57" w:rsidP="00055D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055D57" w:rsidRDefault="00055D57" w:rsidP="00055D57">
      <w:pPr>
        <w:rPr>
          <w:rFonts w:ascii="Times New Roman" w:hAnsi="Times New Roman" w:cs="Times New Roman"/>
        </w:rPr>
      </w:pPr>
    </w:p>
    <w:p w:rsidR="00055D57" w:rsidRDefault="00055D57" w:rsidP="00055D57">
      <w:pPr>
        <w:rPr>
          <w:rFonts w:ascii="Times New Roman" w:hAnsi="Times New Roman" w:cs="Times New Roman"/>
        </w:rPr>
      </w:pPr>
    </w:p>
    <w:p w:rsidR="00055D57" w:rsidRDefault="00055D57" w:rsidP="00055D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June 2017</w:t>
      </w:r>
    </w:p>
    <w:p w:rsidR="006B2F86" w:rsidRPr="00E71FC3" w:rsidRDefault="00055D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D57" w:rsidRDefault="00055D57" w:rsidP="00E71FC3">
      <w:r>
        <w:separator/>
      </w:r>
    </w:p>
  </w:endnote>
  <w:endnote w:type="continuationSeparator" w:id="0">
    <w:p w:rsidR="00055D57" w:rsidRDefault="00055D5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D57" w:rsidRDefault="00055D57" w:rsidP="00E71FC3">
      <w:r>
        <w:separator/>
      </w:r>
    </w:p>
  </w:footnote>
  <w:footnote w:type="continuationSeparator" w:id="0">
    <w:p w:rsidR="00055D57" w:rsidRDefault="00055D5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D57"/>
    <w:rsid w:val="00055D5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FE604E-11EA-482E-8166-13AAA52C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5D5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2017-06-20T21:08:00Z</dcterms:created>
  <dcterms:modified xsi:type="dcterms:W3CDTF">2017-06-20T21:08:00Z</dcterms:modified>
</cp:coreProperties>
</file>